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7" w:type="dxa"/>
        <w:tblInd w:w="-106" w:type="dxa"/>
        <w:tblLayout w:type="fixed"/>
        <w:tblLook w:val="0000"/>
      </w:tblPr>
      <w:tblGrid>
        <w:gridCol w:w="6044"/>
        <w:gridCol w:w="4253"/>
      </w:tblGrid>
      <w:tr w:rsidR="00A604B2">
        <w:tc>
          <w:tcPr>
            <w:tcW w:w="6044" w:type="dxa"/>
          </w:tcPr>
          <w:p w:rsidR="00A604B2" w:rsidRDefault="00A604B2" w:rsidP="001B016E">
            <w:pPr>
              <w:rPr>
                <w:smallCaps/>
              </w:rPr>
            </w:pPr>
          </w:p>
        </w:tc>
        <w:tc>
          <w:tcPr>
            <w:tcW w:w="4253" w:type="dxa"/>
          </w:tcPr>
          <w:p w:rsidR="00A604B2" w:rsidRDefault="00A604B2" w:rsidP="001B016E">
            <w:pPr>
              <w:rPr>
                <w:smallCaps/>
              </w:rPr>
            </w:pPr>
            <w:r>
              <w:rPr>
                <w:smallCaps/>
              </w:rPr>
              <w:t>Утверждена</w:t>
            </w:r>
          </w:p>
          <w:p w:rsidR="00A604B2" w:rsidRDefault="00A604B2" w:rsidP="001B016E">
            <w:r>
              <w:t xml:space="preserve">постановлением администрации </w:t>
            </w:r>
          </w:p>
          <w:p w:rsidR="00A604B2" w:rsidRPr="00AC6A6A" w:rsidRDefault="00A604B2" w:rsidP="001B016E">
            <w:pPr>
              <w:rPr>
                <w:smallCaps/>
              </w:rPr>
            </w:pPr>
            <w:r>
              <w:t>МО Сертолово</w:t>
            </w:r>
          </w:p>
          <w:p w:rsidR="00A604B2" w:rsidRDefault="00A604B2" w:rsidP="001B016E">
            <w:pPr>
              <w:ind w:left="-108"/>
            </w:pPr>
            <w:r>
              <w:t xml:space="preserve">  от  21 октября 2016г. № 473</w:t>
            </w:r>
          </w:p>
          <w:p w:rsidR="00A604B2" w:rsidRPr="00AC6A6A" w:rsidRDefault="00A604B2" w:rsidP="001B016E">
            <w:pPr>
              <w:ind w:left="-108"/>
              <w:jc w:val="center"/>
            </w:pPr>
          </w:p>
        </w:tc>
      </w:tr>
    </w:tbl>
    <w:p w:rsidR="00A604B2" w:rsidRDefault="00A604B2" w:rsidP="003536EF">
      <w:pPr>
        <w:ind w:firstLine="30"/>
        <w:rPr>
          <w:smallCaps/>
        </w:rPr>
      </w:pPr>
    </w:p>
    <w:p w:rsidR="00A604B2" w:rsidRDefault="00A604B2" w:rsidP="003536EF">
      <w:pPr>
        <w:rPr>
          <w:smallCaps/>
          <w:sz w:val="40"/>
          <w:szCs w:val="40"/>
        </w:rPr>
      </w:pPr>
    </w:p>
    <w:p w:rsidR="00A604B2" w:rsidRDefault="00A604B2" w:rsidP="003536EF">
      <w:pPr>
        <w:jc w:val="center"/>
        <w:rPr>
          <w:b/>
          <w:bCs/>
          <w:sz w:val="28"/>
          <w:szCs w:val="28"/>
        </w:rPr>
      </w:pPr>
    </w:p>
    <w:p w:rsidR="00A604B2" w:rsidRDefault="00A604B2" w:rsidP="003536EF">
      <w:pPr>
        <w:jc w:val="center"/>
        <w:rPr>
          <w:b/>
          <w:bCs/>
          <w:sz w:val="28"/>
          <w:szCs w:val="28"/>
        </w:rPr>
      </w:pPr>
    </w:p>
    <w:p w:rsidR="00A604B2" w:rsidRPr="00696098" w:rsidRDefault="00A604B2" w:rsidP="003536EF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:rsidR="00A604B2" w:rsidRPr="00696098" w:rsidRDefault="00A604B2" w:rsidP="003536EF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:rsidR="00A604B2" w:rsidRDefault="00A604B2" w:rsidP="003536EF">
      <w:pPr>
        <w:jc w:val="center"/>
        <w:rPr>
          <w:b/>
          <w:bCs/>
          <w:smallCaps/>
        </w:rPr>
      </w:pPr>
    </w:p>
    <w:p w:rsidR="00A604B2" w:rsidRDefault="00A604B2" w:rsidP="003536EF">
      <w:pPr>
        <w:jc w:val="center"/>
        <w:rPr>
          <w:b/>
          <w:bCs/>
          <w:smallCaps/>
        </w:rPr>
      </w:pPr>
    </w:p>
    <w:p w:rsidR="00A604B2" w:rsidRDefault="00A604B2" w:rsidP="003536EF">
      <w:pPr>
        <w:jc w:val="center"/>
        <w:rPr>
          <w:b/>
          <w:bCs/>
          <w:smallCaps/>
        </w:rPr>
      </w:pPr>
    </w:p>
    <w:p w:rsidR="00A604B2" w:rsidRDefault="00A604B2" w:rsidP="003536EF">
      <w:pPr>
        <w:jc w:val="center"/>
        <w:rPr>
          <w:b/>
          <w:bCs/>
          <w:smallCaps/>
          <w:sz w:val="40"/>
          <w:szCs w:val="40"/>
        </w:rPr>
      </w:pPr>
    </w:p>
    <w:p w:rsidR="00A604B2" w:rsidRPr="00696098" w:rsidRDefault="00A604B2" w:rsidP="003536EF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:rsidR="00A604B2" w:rsidRPr="00696098" w:rsidRDefault="00A604B2" w:rsidP="003536EF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 Сертолово</w:t>
      </w:r>
    </w:p>
    <w:p w:rsidR="00A604B2" w:rsidRPr="00696098" w:rsidRDefault="00A604B2" w:rsidP="003536EF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A604B2" w:rsidRDefault="00A604B2" w:rsidP="003536EF">
      <w:pPr>
        <w:jc w:val="center"/>
      </w:pPr>
    </w:p>
    <w:p w:rsidR="00A604B2" w:rsidRDefault="00A604B2" w:rsidP="003536EF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:rsidR="00A604B2" w:rsidRPr="00696098" w:rsidRDefault="00A604B2" w:rsidP="003536EF">
      <w:pPr>
        <w:jc w:val="center"/>
        <w:rPr>
          <w:b/>
          <w:bCs/>
          <w:sz w:val="32"/>
          <w:szCs w:val="32"/>
        </w:rPr>
      </w:pPr>
    </w:p>
    <w:p w:rsidR="00A604B2" w:rsidRPr="00696098" w:rsidRDefault="00A604B2" w:rsidP="003536EF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 xml:space="preserve"> на 2017-2019 г</w:t>
      </w:r>
      <w:r>
        <w:rPr>
          <w:b/>
          <w:bCs/>
          <w:sz w:val="28"/>
          <w:szCs w:val="28"/>
        </w:rPr>
        <w:t>оды</w:t>
      </w:r>
    </w:p>
    <w:p w:rsidR="00A604B2" w:rsidRDefault="00A604B2" w:rsidP="003536EF">
      <w:pPr>
        <w:jc w:val="center"/>
        <w:rPr>
          <w:b/>
          <w:bCs/>
          <w:sz w:val="40"/>
          <w:szCs w:val="40"/>
        </w:rPr>
      </w:pPr>
    </w:p>
    <w:p w:rsidR="00A604B2" w:rsidRPr="005F2CC1" w:rsidRDefault="00A604B2" w:rsidP="003536EF">
      <w:pPr>
        <w:pStyle w:val="Heading2"/>
        <w:jc w:val="left"/>
        <w:rPr>
          <w:rFonts w:ascii="Times New Roman" w:hAnsi="Times New Roman" w:cs="Times New Roman"/>
          <w:sz w:val="40"/>
          <w:szCs w:val="40"/>
        </w:rPr>
      </w:pPr>
    </w:p>
    <w:p w:rsidR="00A604B2" w:rsidRDefault="00A604B2" w:rsidP="003536EF">
      <w:pPr>
        <w:jc w:val="center"/>
        <w:rPr>
          <w:rFonts w:ascii="Academy" w:hAnsi="Academy" w:cs="Academy"/>
          <w:b/>
          <w:bCs/>
          <w:smallCaps/>
          <w:sz w:val="40"/>
          <w:szCs w:val="40"/>
        </w:rPr>
      </w:pPr>
    </w:p>
    <w:p w:rsidR="00A604B2" w:rsidRDefault="00A604B2" w:rsidP="003536EF">
      <w:pPr>
        <w:rPr>
          <w:b/>
          <w:bCs/>
          <w:smallCaps/>
          <w:sz w:val="52"/>
          <w:szCs w:val="52"/>
        </w:rPr>
      </w:pPr>
    </w:p>
    <w:p w:rsidR="00A604B2" w:rsidRDefault="00A604B2" w:rsidP="003536EF">
      <w:pPr>
        <w:rPr>
          <w:b/>
          <w:bCs/>
          <w:smallCaps/>
          <w:sz w:val="52"/>
          <w:szCs w:val="52"/>
        </w:rPr>
      </w:pPr>
    </w:p>
    <w:p w:rsidR="00A604B2" w:rsidRDefault="00A604B2" w:rsidP="003536EF">
      <w:pPr>
        <w:rPr>
          <w:b/>
          <w:bCs/>
          <w:smallCaps/>
          <w:sz w:val="52"/>
          <w:szCs w:val="52"/>
        </w:rPr>
      </w:pPr>
    </w:p>
    <w:p w:rsidR="00A604B2" w:rsidRDefault="00A604B2" w:rsidP="003536EF">
      <w:pPr>
        <w:rPr>
          <w:b/>
          <w:bCs/>
          <w:smallCaps/>
          <w:sz w:val="52"/>
          <w:szCs w:val="52"/>
        </w:rPr>
      </w:pPr>
    </w:p>
    <w:p w:rsidR="00A604B2" w:rsidRDefault="00A604B2" w:rsidP="003536EF">
      <w:pPr>
        <w:rPr>
          <w:b/>
          <w:bCs/>
          <w:smallCaps/>
          <w:sz w:val="32"/>
          <w:szCs w:val="32"/>
        </w:rPr>
      </w:pPr>
    </w:p>
    <w:p w:rsidR="00A604B2" w:rsidRPr="00696098" w:rsidRDefault="00A604B2" w:rsidP="003536EF">
      <w:pPr>
        <w:rPr>
          <w:smallCaps/>
          <w:sz w:val="28"/>
          <w:szCs w:val="28"/>
        </w:rPr>
      </w:pPr>
      <w:r w:rsidRPr="00696098">
        <w:rPr>
          <w:smallCaps/>
          <w:sz w:val="28"/>
          <w:szCs w:val="28"/>
        </w:rPr>
        <w:t>Руководитель программы:</w:t>
      </w:r>
    </w:p>
    <w:p w:rsidR="00A604B2" w:rsidRPr="00696098" w:rsidRDefault="00A604B2" w:rsidP="003536E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696098">
        <w:rPr>
          <w:sz w:val="28"/>
          <w:szCs w:val="28"/>
        </w:rPr>
        <w:t xml:space="preserve">ачальник отдела местного самоуправления                   </w:t>
      </w:r>
      <w:r>
        <w:rPr>
          <w:sz w:val="28"/>
          <w:szCs w:val="28"/>
        </w:rPr>
        <w:t xml:space="preserve">   И</w:t>
      </w:r>
      <w:r w:rsidRPr="00696098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696098">
        <w:rPr>
          <w:sz w:val="28"/>
          <w:szCs w:val="28"/>
        </w:rPr>
        <w:t>.</w:t>
      </w:r>
      <w:r>
        <w:rPr>
          <w:sz w:val="28"/>
          <w:szCs w:val="28"/>
        </w:rPr>
        <w:t>Буравская</w:t>
      </w:r>
    </w:p>
    <w:p w:rsidR="00A604B2" w:rsidRPr="00696098" w:rsidRDefault="00A604B2" w:rsidP="003536EF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  <w:r w:rsidRPr="00696098">
        <w:rPr>
          <w:sz w:val="28"/>
          <w:szCs w:val="28"/>
        </w:rPr>
        <w:tab/>
      </w:r>
      <w:r w:rsidRPr="00696098">
        <w:rPr>
          <w:sz w:val="28"/>
          <w:szCs w:val="28"/>
        </w:rPr>
        <w:tab/>
      </w:r>
    </w:p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/>
    <w:p w:rsidR="00A604B2" w:rsidRDefault="00A604B2" w:rsidP="003536EF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t>ПАСПОРТ</w:t>
      </w:r>
    </w:p>
    <w:p w:rsidR="00A604B2" w:rsidRDefault="00A604B2" w:rsidP="003536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A604B2" w:rsidRPr="00A63D0A" w:rsidRDefault="00A604B2" w:rsidP="00A63D0A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:rsidR="00A604B2" w:rsidRDefault="00A604B2" w:rsidP="00A63D0A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 xml:space="preserve"> на 2017-2019 годы</w:t>
      </w:r>
    </w:p>
    <w:p w:rsidR="00A604B2" w:rsidRDefault="00A604B2" w:rsidP="00A63D0A">
      <w:pPr>
        <w:jc w:val="center"/>
        <w:rPr>
          <w:sz w:val="28"/>
          <w:szCs w:val="28"/>
        </w:rPr>
      </w:pP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6480"/>
      </w:tblGrid>
      <w:tr w:rsidR="00A604B2" w:rsidRPr="000E5558">
        <w:trPr>
          <w:trHeight w:val="365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480" w:type="dxa"/>
          </w:tcPr>
          <w:p w:rsidR="00A604B2" w:rsidRPr="000E5558" w:rsidRDefault="00A604B2" w:rsidP="00603589">
            <w:pPr>
              <w:pStyle w:val="NoSpacing"/>
              <w:jc w:val="both"/>
            </w:pPr>
            <w:r>
              <w:t>«</w:t>
            </w:r>
            <w:r w:rsidRPr="000E5558">
              <w:t>Молодое поколение МО Сертолово</w:t>
            </w:r>
            <w:r>
              <w:t xml:space="preserve">» </w:t>
            </w:r>
          </w:p>
        </w:tc>
      </w:tr>
      <w:tr w:rsidR="00A604B2" w:rsidRPr="000E5558">
        <w:trPr>
          <w:trHeight w:val="453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480" w:type="dxa"/>
          </w:tcPr>
          <w:p w:rsidR="00A604B2" w:rsidRDefault="00A604B2" w:rsidP="0093282D">
            <w:pPr>
              <w:pStyle w:val="NoSpacing"/>
              <w:jc w:val="both"/>
            </w:pPr>
            <w:r>
              <w:t>- Бюджетный кодекс Российской Федерации;</w:t>
            </w:r>
          </w:p>
          <w:p w:rsidR="00A604B2" w:rsidRPr="000E5558" w:rsidRDefault="00A604B2" w:rsidP="0093282D">
            <w:pPr>
              <w:pStyle w:val="NoSpacing"/>
              <w:jc w:val="both"/>
            </w:pPr>
            <w:r w:rsidRPr="000E5558">
              <w:t>- Федеральн</w:t>
            </w:r>
            <w:r>
              <w:t>ый</w:t>
            </w:r>
            <w:r w:rsidRPr="000E5558">
              <w:t xml:space="preserve"> закон от 06.10.2003г. №131-ФЗ «Об общих принципах организации местного самоуправления в Российской Федерации»;</w:t>
            </w:r>
          </w:p>
          <w:p w:rsidR="00A604B2" w:rsidRDefault="00A604B2" w:rsidP="0093282D">
            <w:pPr>
              <w:pStyle w:val="NoSpacing"/>
              <w:jc w:val="both"/>
            </w:pPr>
            <w:r>
              <w:t>- о</w:t>
            </w:r>
            <w:r w:rsidRPr="000E5558">
              <w:t>бластной закон</w:t>
            </w:r>
            <w:r>
              <w:t xml:space="preserve"> Ленинградской области</w:t>
            </w:r>
            <w:r w:rsidRPr="000E5558">
              <w:t xml:space="preserve"> от 13</w:t>
            </w:r>
            <w:r>
              <w:t>.12.</w:t>
            </w:r>
            <w:r w:rsidRPr="000E5558">
              <w:t>2011 г</w:t>
            </w:r>
            <w:r>
              <w:t>.№</w:t>
            </w:r>
            <w:r w:rsidRPr="000E5558">
              <w:t xml:space="preserve"> 105-оз «О государственной молодежной политике в Ленинградской области»; </w:t>
            </w:r>
          </w:p>
          <w:p w:rsidR="00A604B2" w:rsidRPr="008B4830" w:rsidRDefault="00A604B2" w:rsidP="00A22B21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22B2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решение совета депутатов МО Сертолово от 22.02.2011 г. № 1 «</w:t>
            </w:r>
            <w:r w:rsidRPr="00A22B2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Об утверждении Положения «Об организации и осуществлении мероприятий по работе с детьми и молодежью на территории муниципального образования Сертолово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Всеволожского муниципального района</w:t>
            </w:r>
            <w:r w:rsidRPr="008B483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Ленинградской области»</w:t>
            </w:r>
            <w:r w:rsidRPr="008B483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редакции решения совета депутатов МО Сертолово от 28.06.2016 г. № 37</w:t>
            </w:r>
            <w:r w:rsidRPr="008B483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A604B2" w:rsidRPr="000E5558" w:rsidRDefault="00A604B2" w:rsidP="00F84B4E">
            <w:pPr>
              <w:pStyle w:val="NoSpacing"/>
              <w:jc w:val="both"/>
            </w:pPr>
            <w:r>
              <w:t xml:space="preserve">- </w:t>
            </w:r>
            <w:r w:rsidRPr="000E5558">
              <w:t>распоряжение администрации МО Сертолово от 23.06.2013г. №92</w:t>
            </w:r>
            <w:r w:rsidRPr="00772650">
              <w:t>«О разработке муниципальной программы МО Сертолово «Молодое поколение МО Сертолово» на 2017-2019 г.г.».</w:t>
            </w:r>
          </w:p>
        </w:tc>
      </w:tr>
      <w:tr w:rsidR="00A604B2" w:rsidRPr="000E5558">
        <w:trPr>
          <w:trHeight w:val="337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480" w:type="dxa"/>
          </w:tcPr>
          <w:p w:rsidR="00A604B2" w:rsidRPr="000E5558" w:rsidRDefault="00A604B2" w:rsidP="0093282D">
            <w:pPr>
              <w:pStyle w:val="NoSpacing"/>
              <w:jc w:val="both"/>
            </w:pPr>
            <w:r w:rsidRPr="000E5558">
              <w:t>2017-2019 годы</w:t>
            </w:r>
          </w:p>
        </w:tc>
      </w:tr>
      <w:tr w:rsidR="00A604B2" w:rsidRPr="000E5558">
        <w:trPr>
          <w:trHeight w:val="603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Цель программы</w:t>
            </w:r>
          </w:p>
        </w:tc>
        <w:tc>
          <w:tcPr>
            <w:tcW w:w="6480" w:type="dxa"/>
          </w:tcPr>
          <w:p w:rsidR="00A604B2" w:rsidRPr="000E5558" w:rsidRDefault="00A604B2" w:rsidP="00C821E0">
            <w:pPr>
              <w:pStyle w:val="NoSpacing"/>
              <w:jc w:val="both"/>
            </w:pPr>
            <w:r>
              <w:t>О</w:t>
            </w:r>
            <w:r w:rsidRPr="00C463FB">
              <w:t>беспеч</w:t>
            </w:r>
            <w:r>
              <w:t>ение</w:t>
            </w:r>
            <w:r w:rsidRPr="00C463FB">
              <w:t xml:space="preserve"> всесторонне</w:t>
            </w:r>
            <w:r>
              <w:t>го</w:t>
            </w:r>
            <w:r w:rsidRPr="00C463FB">
              <w:t xml:space="preserve"> социально</w:t>
            </w:r>
            <w:r>
              <w:t>го</w:t>
            </w:r>
            <w:r w:rsidRPr="00C463FB">
              <w:t>, духовно</w:t>
            </w:r>
            <w:r>
              <w:t>го</w:t>
            </w:r>
            <w:r w:rsidRPr="00C463FB">
              <w:t xml:space="preserve"> и физическо</w:t>
            </w:r>
            <w:r>
              <w:t>го</w:t>
            </w:r>
            <w:r w:rsidRPr="00C463FB">
              <w:t xml:space="preserve"> развитие</w:t>
            </w:r>
            <w:r>
              <w:t xml:space="preserve"> детей, подростков и  молодежи</w:t>
            </w:r>
          </w:p>
        </w:tc>
      </w:tr>
      <w:tr w:rsidR="00A604B2" w:rsidRPr="000E5558">
        <w:trPr>
          <w:trHeight w:val="405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Задачи программы</w:t>
            </w:r>
          </w:p>
        </w:tc>
        <w:tc>
          <w:tcPr>
            <w:tcW w:w="6480" w:type="dxa"/>
          </w:tcPr>
          <w:p w:rsidR="00A604B2" w:rsidRDefault="00A604B2" w:rsidP="005570B7">
            <w:pPr>
              <w:pStyle w:val="NoSpacing"/>
              <w:jc w:val="both"/>
            </w:pPr>
            <w:r>
              <w:t>1. Организация досуга и отдыха детей, подростков и молодежи МО Сертолово.</w:t>
            </w:r>
          </w:p>
          <w:p w:rsidR="00A604B2" w:rsidRDefault="00A604B2" w:rsidP="005570B7">
            <w:pPr>
              <w:pStyle w:val="NoSpacing"/>
              <w:jc w:val="both"/>
            </w:pPr>
            <w:r>
              <w:t>2. Поддержка интеллектуального и творческого развития детей, подростков и молодежи.</w:t>
            </w:r>
          </w:p>
          <w:p w:rsidR="00A604B2" w:rsidRDefault="00A604B2" w:rsidP="00CF5971">
            <w:pPr>
              <w:pStyle w:val="NoSpacing"/>
              <w:jc w:val="both"/>
            </w:pPr>
            <w:r>
              <w:t>3. Поддержка молодежных инициатив и организация   временной занятости подростков и молодежи.</w:t>
            </w:r>
          </w:p>
          <w:p w:rsidR="00A604B2" w:rsidRDefault="00A604B2" w:rsidP="00CF5971">
            <w:pPr>
              <w:pStyle w:val="NoSpacing"/>
              <w:jc w:val="both"/>
            </w:pPr>
            <w:r>
              <w:t>4. Профилактика асоциального поведения в подростковой и молодежной среде.</w:t>
            </w:r>
          </w:p>
          <w:p w:rsidR="00A604B2" w:rsidRDefault="00A604B2" w:rsidP="005570B7">
            <w:pPr>
              <w:pStyle w:val="NoSpacing"/>
              <w:jc w:val="both"/>
            </w:pPr>
            <w:r>
              <w:t>5. Поддержка молодых людей с ограниченными возможностями.</w:t>
            </w:r>
          </w:p>
          <w:p w:rsidR="00A604B2" w:rsidRDefault="00A604B2" w:rsidP="005570B7">
            <w:pPr>
              <w:pStyle w:val="NoSpacing"/>
              <w:jc w:val="both"/>
            </w:pPr>
            <w:r>
              <w:t>6. Поддержка института молодой семьи.</w:t>
            </w:r>
          </w:p>
          <w:p w:rsidR="00A604B2" w:rsidRDefault="00A604B2" w:rsidP="0093282D">
            <w:pPr>
              <w:pStyle w:val="NoSpacing"/>
              <w:jc w:val="both"/>
            </w:pPr>
            <w:r>
              <w:t>7. Р</w:t>
            </w:r>
            <w:r w:rsidRPr="00A74BF0">
              <w:t>азвитие и укрепление материально-техни</w:t>
            </w:r>
            <w:r>
              <w:t>ческой базы для организации мероприятий для детей, подростков и молодежи.</w:t>
            </w:r>
          </w:p>
          <w:p w:rsidR="00A604B2" w:rsidRPr="000E5558" w:rsidRDefault="00A604B2" w:rsidP="0093282D">
            <w:pPr>
              <w:pStyle w:val="NoSpacing"/>
              <w:jc w:val="both"/>
            </w:pPr>
            <w:r>
              <w:t>8. Реализация мероприятий программы.</w:t>
            </w:r>
          </w:p>
        </w:tc>
      </w:tr>
      <w:tr w:rsidR="00A604B2" w:rsidRPr="000E5558">
        <w:trPr>
          <w:trHeight w:val="543"/>
        </w:trPr>
        <w:tc>
          <w:tcPr>
            <w:tcW w:w="3420" w:type="dxa"/>
          </w:tcPr>
          <w:p w:rsidR="00A604B2" w:rsidRPr="0044387A" w:rsidRDefault="00A604B2" w:rsidP="0093282D">
            <w:pPr>
              <w:pStyle w:val="NoSpacing"/>
              <w:rPr>
                <w:b/>
                <w:bCs/>
              </w:rPr>
            </w:pPr>
            <w:r w:rsidRPr="0044387A">
              <w:rPr>
                <w:b/>
                <w:bCs/>
              </w:rPr>
              <w:t>Основные мероприятия программы</w:t>
            </w:r>
          </w:p>
        </w:tc>
        <w:tc>
          <w:tcPr>
            <w:tcW w:w="6480" w:type="dxa"/>
          </w:tcPr>
          <w:p w:rsidR="00A604B2" w:rsidRDefault="00A604B2" w:rsidP="0093282D">
            <w:pPr>
              <w:pStyle w:val="NoSpacing"/>
              <w:jc w:val="both"/>
            </w:pPr>
            <w:r>
              <w:t>1. Комплекс мероприятий по задаче 1 по организации досуга в МО Сертолово.</w:t>
            </w:r>
          </w:p>
          <w:p w:rsidR="00A604B2" w:rsidRDefault="00A604B2" w:rsidP="00237078">
            <w:pPr>
              <w:pStyle w:val="NoSpacing"/>
              <w:jc w:val="both"/>
            </w:pPr>
            <w:r>
              <w:t>2. Комплекс мероприятий по задаче 2 по развитию детей, подростков и молодежи.</w:t>
            </w:r>
          </w:p>
          <w:p w:rsidR="00A604B2" w:rsidRDefault="00A604B2" w:rsidP="00F45323">
            <w:pPr>
              <w:pStyle w:val="NoSpacing"/>
              <w:jc w:val="both"/>
            </w:pPr>
            <w:r>
              <w:t>3. Комплекс мероприятий по задаче 3 по организации временной занятости подростков и молодежи.</w:t>
            </w:r>
          </w:p>
          <w:p w:rsidR="00A604B2" w:rsidRDefault="00A604B2" w:rsidP="00F45323">
            <w:pPr>
              <w:pStyle w:val="NoSpacing"/>
              <w:jc w:val="both"/>
            </w:pPr>
            <w:r>
              <w:t>4. Комплекс мероприятий по задаче 4 по профилактике правонарушений.</w:t>
            </w:r>
          </w:p>
          <w:p w:rsidR="00A604B2" w:rsidRDefault="00A604B2" w:rsidP="00F45323">
            <w:pPr>
              <w:pStyle w:val="NoSpacing"/>
              <w:jc w:val="both"/>
            </w:pPr>
            <w:r>
              <w:t>5. Комплекс мероприятий по задаче 5 по поддержке молодых людей с ограниченными возможностями.</w:t>
            </w:r>
          </w:p>
          <w:p w:rsidR="00A604B2" w:rsidRDefault="00A604B2" w:rsidP="00F45323">
            <w:pPr>
              <w:pStyle w:val="NoSpacing"/>
              <w:jc w:val="both"/>
            </w:pPr>
            <w:r>
              <w:t>6. Комплекс мероприятий по задаче 6 по формированию семейных ценностей.</w:t>
            </w:r>
          </w:p>
          <w:p w:rsidR="00A604B2" w:rsidRPr="000E5558" w:rsidRDefault="00A604B2" w:rsidP="00CE4B36">
            <w:pPr>
              <w:pStyle w:val="NoSpacing"/>
              <w:jc w:val="both"/>
            </w:pPr>
            <w:r>
              <w:t xml:space="preserve">7. Комплекс мероприятий по задаче 7 по </w:t>
            </w:r>
            <w:r w:rsidRPr="00A74BF0">
              <w:t>укреплени</w:t>
            </w:r>
            <w:r>
              <w:t>ю</w:t>
            </w:r>
            <w:r w:rsidRPr="00A74BF0">
              <w:t xml:space="preserve"> материально-техни</w:t>
            </w:r>
            <w:r>
              <w:t>ческой базы.</w:t>
            </w:r>
          </w:p>
        </w:tc>
      </w:tr>
      <w:tr w:rsidR="00A604B2" w:rsidRPr="000E5558">
        <w:trPr>
          <w:trHeight w:val="1078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Объем финансовых</w:t>
            </w:r>
          </w:p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 xml:space="preserve">ресурсов, запланированных </w:t>
            </w:r>
          </w:p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480" w:type="dxa"/>
          </w:tcPr>
          <w:p w:rsidR="00A604B2" w:rsidRPr="000E5558" w:rsidRDefault="00A604B2" w:rsidP="0093282D">
            <w:pPr>
              <w:pStyle w:val="NoSpacing"/>
              <w:jc w:val="both"/>
            </w:pPr>
            <w:r w:rsidRPr="000E5558">
              <w:t xml:space="preserve">Объем </w:t>
            </w:r>
            <w:r>
              <w:t xml:space="preserve">финансовых ресурсов – </w:t>
            </w:r>
            <w:r w:rsidRPr="000E5558">
              <w:t>26964 тыс. руб., в том числе</w:t>
            </w:r>
            <w:r>
              <w:t xml:space="preserve"> по годам</w:t>
            </w:r>
            <w:r w:rsidRPr="000E5558">
              <w:t xml:space="preserve">: </w:t>
            </w:r>
          </w:p>
          <w:p w:rsidR="00A604B2" w:rsidRPr="000E5558" w:rsidRDefault="00A604B2" w:rsidP="0093282D">
            <w:pPr>
              <w:pStyle w:val="NoSpacing"/>
              <w:jc w:val="both"/>
            </w:pPr>
            <w:r w:rsidRPr="000E5558">
              <w:t>2017 год – 8988</w:t>
            </w:r>
            <w:r>
              <w:t xml:space="preserve"> тыс. руб.;</w:t>
            </w:r>
          </w:p>
          <w:p w:rsidR="00A604B2" w:rsidRPr="000E5558" w:rsidRDefault="00A604B2" w:rsidP="0093282D">
            <w:pPr>
              <w:pStyle w:val="NoSpacing"/>
              <w:jc w:val="both"/>
            </w:pPr>
            <w:r w:rsidRPr="000E5558">
              <w:t>2018 год – 8988</w:t>
            </w:r>
            <w:r>
              <w:t xml:space="preserve"> тыс. руб.;</w:t>
            </w:r>
          </w:p>
          <w:p w:rsidR="00A604B2" w:rsidRPr="000E5558" w:rsidRDefault="00A604B2" w:rsidP="0093282D">
            <w:pPr>
              <w:pStyle w:val="NoSpacing"/>
              <w:jc w:val="both"/>
              <w:rPr>
                <w:color w:val="000000"/>
                <w:u w:val="single"/>
              </w:rPr>
            </w:pPr>
            <w:r w:rsidRPr="000E5558">
              <w:t>2019 год – 8988 тыс. руб.</w:t>
            </w:r>
          </w:p>
          <w:p w:rsidR="00A604B2" w:rsidRPr="000E5558" w:rsidRDefault="00A604B2" w:rsidP="002A54FC">
            <w:pPr>
              <w:pStyle w:val="NoSpacing"/>
              <w:jc w:val="both"/>
              <w:rPr>
                <w:color w:val="000000"/>
              </w:rPr>
            </w:pPr>
            <w:r w:rsidRPr="000E5558">
              <w:rPr>
                <w:color w:val="000000"/>
              </w:rPr>
              <w:t xml:space="preserve">Источник финансирования </w:t>
            </w:r>
            <w:r>
              <w:rPr>
                <w:color w:val="000000"/>
              </w:rPr>
              <w:t>п</w:t>
            </w:r>
            <w:r w:rsidRPr="000E5558">
              <w:rPr>
                <w:color w:val="000000"/>
              </w:rPr>
              <w:t>рограммы – бюджет МО Сертолово</w:t>
            </w:r>
            <w:r>
              <w:rPr>
                <w:color w:val="000000"/>
              </w:rPr>
              <w:t>.</w:t>
            </w:r>
          </w:p>
        </w:tc>
      </w:tr>
      <w:tr w:rsidR="00A604B2" w:rsidRPr="000E5558">
        <w:trPr>
          <w:trHeight w:val="273"/>
        </w:trPr>
        <w:tc>
          <w:tcPr>
            <w:tcW w:w="3420" w:type="dxa"/>
          </w:tcPr>
          <w:p w:rsidR="00A604B2" w:rsidRPr="00D8155F" w:rsidRDefault="00A604B2" w:rsidP="0093282D">
            <w:pPr>
              <w:pStyle w:val="NoSpacing"/>
              <w:rPr>
                <w:b/>
                <w:bCs/>
              </w:rPr>
            </w:pPr>
            <w:r w:rsidRPr="00D8155F">
              <w:rPr>
                <w:b/>
                <w:bCs/>
              </w:rPr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480" w:type="dxa"/>
          </w:tcPr>
          <w:p w:rsidR="00A604B2" w:rsidRDefault="00A604B2" w:rsidP="00117C30">
            <w:pPr>
              <w:jc w:val="both"/>
              <w:rPr>
                <w:lang w:eastAsia="en-US"/>
              </w:rPr>
            </w:pPr>
            <w:r w:rsidRPr="00D8155F">
              <w:rPr>
                <w:lang w:eastAsia="en-US"/>
              </w:rPr>
              <w:t xml:space="preserve">В период реализации программы предполагается достичь следующих результатов: </w:t>
            </w:r>
          </w:p>
          <w:p w:rsidR="00A604B2" w:rsidRDefault="00A604B2" w:rsidP="002F26E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увеличение числа молодежи, участвующей в мероприятиях по основным направлениям молодежной политики;</w:t>
            </w:r>
          </w:p>
          <w:p w:rsidR="00A604B2" w:rsidRPr="00D8155F" w:rsidRDefault="00A604B2" w:rsidP="00A205DE">
            <w:pPr>
              <w:jc w:val="both"/>
              <w:rPr>
                <w:lang w:eastAsia="en-US"/>
              </w:rPr>
            </w:pPr>
            <w:r w:rsidRPr="00D8155F">
              <w:rPr>
                <w:lang w:eastAsia="en-US"/>
              </w:rPr>
              <w:t xml:space="preserve">- увеличение доли молодых людей, </w:t>
            </w:r>
            <w:r>
              <w:rPr>
                <w:lang w:eastAsia="en-US"/>
              </w:rPr>
              <w:t>участвующих</w:t>
            </w:r>
            <w:r w:rsidRPr="00D8155F">
              <w:rPr>
                <w:lang w:eastAsia="en-US"/>
              </w:rPr>
              <w:t xml:space="preserve"> в мероприятия</w:t>
            </w:r>
            <w:r>
              <w:rPr>
                <w:lang w:eastAsia="en-US"/>
              </w:rPr>
              <w:t>х</w:t>
            </w:r>
            <w:r w:rsidRPr="00D8155F">
              <w:rPr>
                <w:lang w:eastAsia="en-US"/>
              </w:rPr>
              <w:t xml:space="preserve"> гражданско-патриотического воспитания, от общего количества молодежи;</w:t>
            </w:r>
          </w:p>
          <w:p w:rsidR="00A604B2" w:rsidRDefault="00A604B2" w:rsidP="002F26E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увеличение числа временно трудоустроенных подростков и молодежи;</w:t>
            </w:r>
          </w:p>
          <w:p w:rsidR="00A604B2" w:rsidRPr="00D8155F" w:rsidRDefault="00A604B2" w:rsidP="002F26E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увеличение числа молодежи, занимающейся в подростковых молодежных клубах и центрах;</w:t>
            </w:r>
          </w:p>
          <w:p w:rsidR="00A604B2" w:rsidRDefault="00A604B2" w:rsidP="00A46468">
            <w:pPr>
              <w:jc w:val="both"/>
              <w:rPr>
                <w:lang w:eastAsia="en-US"/>
              </w:rPr>
            </w:pPr>
            <w:r w:rsidRPr="00D8155F">
              <w:rPr>
                <w:lang w:eastAsia="en-US"/>
              </w:rPr>
              <w:t xml:space="preserve">- </w:t>
            </w:r>
            <w:r w:rsidRPr="00D8155F">
              <w:t>снижение динамики распространения асоциальных явлений, правонарушений в молодежной среде</w:t>
            </w:r>
            <w:r>
              <w:rPr>
                <w:lang w:eastAsia="en-US"/>
              </w:rPr>
              <w:t>;</w:t>
            </w:r>
          </w:p>
          <w:p w:rsidR="00A604B2" w:rsidRDefault="00A604B2" w:rsidP="00A4646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повышение уровня социального, культурного, духовного и физического воспитания и развития молодежи;</w:t>
            </w:r>
          </w:p>
          <w:p w:rsidR="00A604B2" w:rsidRDefault="00A604B2" w:rsidP="00A4646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развитие творческого, интеллектуального потенциала молодых жителей МО Сертолово;</w:t>
            </w:r>
          </w:p>
          <w:p w:rsidR="00A604B2" w:rsidRDefault="00A604B2" w:rsidP="00A205DE">
            <w:pPr>
              <w:pStyle w:val="NoSpacing"/>
              <w:jc w:val="both"/>
            </w:pPr>
            <w:r>
              <w:t>- формирование в сознании молодых граждан уважения к семейным ценностям;</w:t>
            </w:r>
          </w:p>
          <w:p w:rsidR="00A604B2" w:rsidRPr="000B2AA8" w:rsidRDefault="00A604B2" w:rsidP="00A4646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воспитание чувства патриотизма и любви к своей Родине.</w:t>
            </w:r>
          </w:p>
        </w:tc>
      </w:tr>
      <w:tr w:rsidR="00A604B2" w:rsidRPr="000E5558">
        <w:trPr>
          <w:trHeight w:val="135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480" w:type="dxa"/>
          </w:tcPr>
          <w:p w:rsidR="00A604B2" w:rsidRPr="000E5558" w:rsidRDefault="00A604B2" w:rsidP="008C140A">
            <w:pPr>
              <w:pStyle w:val="NoSpacing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0E5558">
              <w:rPr>
                <w:color w:val="000000"/>
              </w:rPr>
              <w:t xml:space="preserve">дминистрация </w:t>
            </w:r>
            <w:r>
              <w:rPr>
                <w:color w:val="000000"/>
              </w:rPr>
              <w:t>МО</w:t>
            </w:r>
            <w:r w:rsidRPr="000E5558">
              <w:rPr>
                <w:color w:val="000000"/>
              </w:rPr>
              <w:t xml:space="preserve"> Сертолово</w:t>
            </w:r>
          </w:p>
        </w:tc>
      </w:tr>
      <w:tr w:rsidR="00A604B2" w:rsidRPr="000E5558">
        <w:trPr>
          <w:trHeight w:val="409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480" w:type="dxa"/>
          </w:tcPr>
          <w:p w:rsidR="00A604B2" w:rsidRPr="000E5558" w:rsidRDefault="00A604B2" w:rsidP="0093282D">
            <w:pPr>
              <w:pStyle w:val="NoSpacing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E5558">
              <w:rPr>
                <w:color w:val="000000"/>
              </w:rPr>
              <w:t>тдел местного самоуправления администрации МО Сертолово</w:t>
            </w:r>
          </w:p>
        </w:tc>
      </w:tr>
      <w:tr w:rsidR="00A604B2" w:rsidRPr="000E5558">
        <w:trPr>
          <w:trHeight w:val="353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Руководитель программы</w:t>
            </w:r>
          </w:p>
        </w:tc>
        <w:tc>
          <w:tcPr>
            <w:tcW w:w="6480" w:type="dxa"/>
          </w:tcPr>
          <w:p w:rsidR="00A604B2" w:rsidRPr="000E5558" w:rsidRDefault="00A604B2" w:rsidP="002D426F">
            <w:pPr>
              <w:pStyle w:val="NoSpacing"/>
              <w:jc w:val="both"/>
            </w:pPr>
            <w:r>
              <w:t>н</w:t>
            </w:r>
            <w:r w:rsidRPr="000E5558">
              <w:t>ачальник отдела местного самоуправления администрации МО Сертолово</w:t>
            </w:r>
            <w:r>
              <w:t xml:space="preserve"> – Ирина Николаевна</w:t>
            </w:r>
            <w:r w:rsidRPr="000E5558">
              <w:t>Буравская</w:t>
            </w:r>
          </w:p>
        </w:tc>
      </w:tr>
      <w:tr w:rsidR="00A604B2" w:rsidRPr="000E5558">
        <w:trPr>
          <w:trHeight w:val="423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480" w:type="dxa"/>
          </w:tcPr>
          <w:p w:rsidR="00A604B2" w:rsidRPr="000E5558" w:rsidRDefault="00A604B2" w:rsidP="00C7614B">
            <w:pPr>
              <w:pStyle w:val="NoSpacing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E5558">
              <w:rPr>
                <w:color w:val="000000"/>
              </w:rPr>
              <w:t>тдел местного самоуправления администрации МО Сертолово</w:t>
            </w:r>
          </w:p>
        </w:tc>
      </w:tr>
      <w:tr w:rsidR="00A604B2" w:rsidRPr="000E5558">
        <w:trPr>
          <w:trHeight w:val="493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480" w:type="dxa"/>
          </w:tcPr>
          <w:p w:rsidR="00A604B2" w:rsidRPr="000E5558" w:rsidRDefault="00A604B2" w:rsidP="0093282D">
            <w:pPr>
              <w:pStyle w:val="NoSpacing"/>
              <w:jc w:val="both"/>
              <w:rPr>
                <w:color w:val="000000"/>
              </w:rPr>
            </w:pPr>
            <w:r w:rsidRPr="000E5558">
              <w:rPr>
                <w:color w:val="000000"/>
              </w:rPr>
              <w:t>2016</w:t>
            </w:r>
            <w:r>
              <w:rPr>
                <w:color w:val="000000"/>
              </w:rPr>
              <w:t xml:space="preserve"> год</w:t>
            </w:r>
          </w:p>
        </w:tc>
      </w:tr>
      <w:tr w:rsidR="00A604B2" w:rsidRPr="000E5558">
        <w:trPr>
          <w:trHeight w:val="1116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 xml:space="preserve">Исполнители программы           </w:t>
            </w:r>
          </w:p>
        </w:tc>
        <w:tc>
          <w:tcPr>
            <w:tcW w:w="6480" w:type="dxa"/>
          </w:tcPr>
          <w:p w:rsidR="00A604B2" w:rsidRPr="000E5558" w:rsidRDefault="00A604B2" w:rsidP="0093282D">
            <w:pPr>
              <w:pStyle w:val="NoSpacing"/>
              <w:jc w:val="both"/>
            </w:pPr>
            <w:r w:rsidRPr="000E5558">
              <w:t xml:space="preserve">Исполнители мероприятий </w:t>
            </w:r>
            <w:r>
              <w:t>п</w:t>
            </w:r>
            <w:r w:rsidRPr="000E5558">
              <w:t xml:space="preserve">рограммы: </w:t>
            </w:r>
          </w:p>
          <w:p w:rsidR="00A604B2" w:rsidRPr="000E5558" w:rsidRDefault="00A604B2" w:rsidP="0093282D">
            <w:pPr>
              <w:pStyle w:val="NoSpacing"/>
              <w:jc w:val="both"/>
              <w:rPr>
                <w:color w:val="000000"/>
              </w:rPr>
            </w:pPr>
            <w:r w:rsidRPr="000E5558">
              <w:t>- отдел местного самоуправления</w:t>
            </w:r>
            <w:r w:rsidRPr="000E5558">
              <w:rPr>
                <w:color w:val="000000"/>
              </w:rPr>
              <w:t xml:space="preserve"> администрации МО Сертоло</w:t>
            </w:r>
            <w:bookmarkStart w:id="0" w:name="_GoBack"/>
            <w:bookmarkEnd w:id="0"/>
            <w:r w:rsidRPr="000E5558">
              <w:rPr>
                <w:color w:val="000000"/>
              </w:rPr>
              <w:t xml:space="preserve">во; </w:t>
            </w:r>
          </w:p>
          <w:p w:rsidR="00A604B2" w:rsidRPr="000E5558" w:rsidRDefault="00A604B2" w:rsidP="0093282D">
            <w:pPr>
              <w:pStyle w:val="NoSpacing"/>
              <w:jc w:val="both"/>
              <w:rPr>
                <w:color w:val="000000"/>
              </w:rPr>
            </w:pPr>
            <w:r w:rsidRPr="000E5558">
              <w:rPr>
                <w:color w:val="000000"/>
              </w:rPr>
              <w:t>- муниципальное автономное учреждение «Сертоловский культурно-спортивный центр «Спектр»</w:t>
            </w:r>
            <w:r>
              <w:rPr>
                <w:color w:val="000000"/>
              </w:rPr>
              <w:t>.</w:t>
            </w:r>
          </w:p>
        </w:tc>
      </w:tr>
      <w:tr w:rsidR="00A604B2" w:rsidRPr="000E5558">
        <w:trPr>
          <w:trHeight w:val="132"/>
        </w:trPr>
        <w:tc>
          <w:tcPr>
            <w:tcW w:w="3420" w:type="dxa"/>
          </w:tcPr>
          <w:p w:rsidR="00A604B2" w:rsidRPr="0093282D" w:rsidRDefault="00A604B2" w:rsidP="0093282D">
            <w:pPr>
              <w:pStyle w:val="NoSpacing"/>
              <w:rPr>
                <w:b/>
                <w:bCs/>
              </w:rPr>
            </w:pPr>
            <w:r w:rsidRPr="0093282D">
              <w:rPr>
                <w:b/>
                <w:bCs/>
              </w:rPr>
              <w:t>Управление программой и контроль за ее реализацией</w:t>
            </w:r>
          </w:p>
        </w:tc>
        <w:tc>
          <w:tcPr>
            <w:tcW w:w="6480" w:type="dxa"/>
          </w:tcPr>
          <w:p w:rsidR="00A604B2" w:rsidRPr="000E5558" w:rsidRDefault="00A604B2" w:rsidP="00EB2410">
            <w:pPr>
              <w:pStyle w:val="NoSpacing"/>
              <w:jc w:val="both"/>
              <w:rPr>
                <w:color w:val="000000"/>
              </w:rPr>
            </w:pPr>
            <w:r w:rsidRPr="000E5558">
              <w:t xml:space="preserve">Управление </w:t>
            </w:r>
            <w:r>
              <w:t>п</w:t>
            </w:r>
            <w:r w:rsidRPr="000E5558">
              <w:t>рограммой</w:t>
            </w:r>
            <w:r>
              <w:t xml:space="preserve">, </w:t>
            </w:r>
            <w:r w:rsidRPr="000E5558">
              <w:t>контроль за ее реализаци</w:t>
            </w:r>
            <w:r>
              <w:t>ей</w:t>
            </w:r>
            <w:r w:rsidRPr="000E5558">
              <w:t xml:space="preserve"> и целевым использован</w:t>
            </w:r>
            <w:r>
              <w:t>и</w:t>
            </w:r>
            <w:r w:rsidRPr="000E5558">
              <w:t>ем бюджетных средств осуществляет отдел местного самоуправления администрации МО Сертолово</w:t>
            </w:r>
            <w:r>
              <w:t>.</w:t>
            </w:r>
          </w:p>
        </w:tc>
      </w:tr>
    </w:tbl>
    <w:p w:rsidR="00A604B2" w:rsidRDefault="00A604B2" w:rsidP="00667605">
      <w:pPr>
        <w:pStyle w:val="NoSpacing"/>
        <w:jc w:val="center"/>
        <w:rPr>
          <w:b/>
          <w:bCs/>
          <w:sz w:val="28"/>
          <w:szCs w:val="28"/>
        </w:rPr>
      </w:pPr>
    </w:p>
    <w:p w:rsidR="00A604B2" w:rsidRDefault="00A604B2" w:rsidP="00667605">
      <w:pPr>
        <w:pStyle w:val="NoSpacing"/>
        <w:jc w:val="center"/>
        <w:rPr>
          <w:b/>
          <w:bCs/>
          <w:sz w:val="28"/>
          <w:szCs w:val="28"/>
        </w:rPr>
      </w:pPr>
    </w:p>
    <w:p w:rsidR="00A604B2" w:rsidRDefault="00A604B2" w:rsidP="00667605">
      <w:pPr>
        <w:pStyle w:val="NoSpacing"/>
        <w:jc w:val="center"/>
        <w:rPr>
          <w:b/>
          <w:bCs/>
          <w:sz w:val="28"/>
          <w:szCs w:val="28"/>
        </w:rPr>
      </w:pPr>
    </w:p>
    <w:p w:rsidR="00A604B2" w:rsidRDefault="00A604B2" w:rsidP="00667605">
      <w:pPr>
        <w:pStyle w:val="NoSpacing"/>
        <w:jc w:val="center"/>
        <w:rPr>
          <w:b/>
          <w:bCs/>
          <w:sz w:val="28"/>
          <w:szCs w:val="28"/>
        </w:rPr>
      </w:pPr>
    </w:p>
    <w:p w:rsidR="00A604B2" w:rsidRDefault="00A604B2" w:rsidP="00667605">
      <w:pPr>
        <w:pStyle w:val="NoSpacing"/>
        <w:jc w:val="center"/>
        <w:rPr>
          <w:b/>
          <w:bCs/>
          <w:sz w:val="28"/>
          <w:szCs w:val="28"/>
        </w:rPr>
      </w:pPr>
    </w:p>
    <w:p w:rsidR="00A604B2" w:rsidRPr="00B17008" w:rsidRDefault="00A604B2" w:rsidP="00667605">
      <w:pPr>
        <w:pStyle w:val="NoSpacing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:rsidR="00A604B2" w:rsidRDefault="00A604B2" w:rsidP="00E74A39">
      <w:pPr>
        <w:pStyle w:val="NoSpacing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:rsidR="00A604B2" w:rsidRDefault="00A604B2" w:rsidP="00E50613">
      <w:pPr>
        <w:pStyle w:val="NoSpacing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:rsidR="00A604B2" w:rsidRDefault="00A604B2" w:rsidP="003F251C">
      <w:pPr>
        <w:pStyle w:val="NoSpacing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A604B2" w:rsidRPr="00913E12" w:rsidRDefault="00A604B2" w:rsidP="00913E12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:rsidR="00A604B2" w:rsidRPr="00E74A39" w:rsidRDefault="00A604B2" w:rsidP="0023614D">
      <w:pPr>
        <w:pStyle w:val="NoSpacing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:rsidR="00A604B2" w:rsidRPr="00917100" w:rsidRDefault="00A604B2" w:rsidP="0050648E">
      <w:pPr>
        <w:pStyle w:val="NoSpacing"/>
        <w:jc w:val="both"/>
      </w:pPr>
    </w:p>
    <w:p w:rsidR="00A604B2" w:rsidRDefault="00A604B2" w:rsidP="00C762FA">
      <w:pPr>
        <w:pStyle w:val="NoSpacing"/>
        <w:jc w:val="center"/>
        <w:rPr>
          <w:b/>
          <w:bCs/>
          <w:color w:val="000000"/>
          <w:sz w:val="28"/>
          <w:szCs w:val="28"/>
        </w:rPr>
      </w:pPr>
      <w:r w:rsidRPr="00466167">
        <w:rPr>
          <w:b/>
          <w:bCs/>
          <w:color w:val="000000"/>
          <w:sz w:val="28"/>
          <w:szCs w:val="28"/>
        </w:rPr>
        <w:t>2. Основные цели и задачи программы</w:t>
      </w:r>
    </w:p>
    <w:p w:rsidR="00A604B2" w:rsidRPr="007E6A54" w:rsidRDefault="00A604B2" w:rsidP="007E6A54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Цель программы: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развитие детей, подростков и  молодежи. </w:t>
      </w:r>
    </w:p>
    <w:p w:rsidR="00A604B2" w:rsidRPr="007E6A54" w:rsidRDefault="00A604B2" w:rsidP="008F21D9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1. Организация досуга и отдыха детей, подростков и молодежи МО Сертолово.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2. Поддержка интеллектуального и творческого развития детей, подростков и молодежи.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 xml:space="preserve">3. Поддержка молодежных инициатив и организация временной занятости подростков и молодежи. 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4. Профилактика асоциального поведения в подростковой и молодежной среде.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5. Поддержка молодых людей с ограниченными возможностями.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6. Поддержка института молодой семьи</w:t>
      </w:r>
      <w:r>
        <w:rPr>
          <w:sz w:val="28"/>
          <w:szCs w:val="28"/>
        </w:rPr>
        <w:t>.</w:t>
      </w:r>
    </w:p>
    <w:p w:rsidR="00A604B2" w:rsidRPr="00A34A46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7. Развитие и укрепление материально-технической базы для организации мероприятий для детей, подростков и молодежи.</w:t>
      </w:r>
    </w:p>
    <w:p w:rsidR="00A604B2" w:rsidRDefault="00A604B2" w:rsidP="00A34A46">
      <w:pPr>
        <w:pStyle w:val="NoSpacing"/>
        <w:ind w:firstLine="708"/>
        <w:jc w:val="both"/>
        <w:rPr>
          <w:sz w:val="28"/>
          <w:szCs w:val="28"/>
        </w:rPr>
      </w:pPr>
      <w:r w:rsidRPr="00A34A46">
        <w:rPr>
          <w:sz w:val="28"/>
          <w:szCs w:val="28"/>
        </w:rPr>
        <w:t>8. Реализация мероприятий программы.</w:t>
      </w:r>
    </w:p>
    <w:p w:rsidR="00A604B2" w:rsidRPr="00A34A46" w:rsidRDefault="00A604B2" w:rsidP="00A34A46">
      <w:pPr>
        <w:pStyle w:val="NoSpacing"/>
        <w:jc w:val="both"/>
        <w:rPr>
          <w:color w:val="000000"/>
          <w:sz w:val="28"/>
          <w:szCs w:val="28"/>
        </w:rPr>
      </w:pPr>
    </w:p>
    <w:p w:rsidR="00A604B2" w:rsidRDefault="00A604B2" w:rsidP="00C762FA">
      <w:pPr>
        <w:pStyle w:val="NoSpacing"/>
        <w:jc w:val="center"/>
        <w:rPr>
          <w:b/>
          <w:bCs/>
          <w:color w:val="000000"/>
          <w:sz w:val="28"/>
          <w:szCs w:val="28"/>
        </w:rPr>
      </w:pPr>
      <w:r w:rsidRPr="00A34A46">
        <w:rPr>
          <w:b/>
          <w:bCs/>
          <w:color w:val="000000"/>
          <w:sz w:val="28"/>
          <w:szCs w:val="28"/>
        </w:rPr>
        <w:t>3.Основные мероприятия программы</w:t>
      </w:r>
    </w:p>
    <w:p w:rsidR="00A604B2" w:rsidRPr="00A34A46" w:rsidRDefault="00A604B2" w:rsidP="00A34A46">
      <w:pPr>
        <w:pStyle w:val="NoSpacing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A34A46">
        <w:rPr>
          <w:color w:val="000000"/>
          <w:sz w:val="28"/>
          <w:szCs w:val="28"/>
        </w:rPr>
        <w:t>еализ</w:t>
      </w:r>
      <w:r>
        <w:rPr>
          <w:color w:val="000000"/>
          <w:sz w:val="28"/>
          <w:szCs w:val="28"/>
        </w:rPr>
        <w:t xml:space="preserve">ация программы будет осуществляться </w:t>
      </w:r>
      <w:r w:rsidRPr="00A34A46">
        <w:rPr>
          <w:color w:val="000000"/>
          <w:sz w:val="28"/>
          <w:szCs w:val="28"/>
        </w:rPr>
        <w:t xml:space="preserve">посредством выполнения мероприятий, указанных в Перечне мероприятий по реализации </w:t>
      </w:r>
      <w:r>
        <w:rPr>
          <w:color w:val="000000"/>
          <w:sz w:val="28"/>
          <w:szCs w:val="28"/>
        </w:rPr>
        <w:t>п</w:t>
      </w:r>
      <w:r w:rsidRPr="00A34A46">
        <w:rPr>
          <w:color w:val="000000"/>
          <w:sz w:val="28"/>
          <w:szCs w:val="28"/>
        </w:rPr>
        <w:t>рограммы.</w:t>
      </w:r>
    </w:p>
    <w:p w:rsidR="00A604B2" w:rsidRPr="00917100" w:rsidRDefault="00A604B2" w:rsidP="0050648E">
      <w:pPr>
        <w:pStyle w:val="NoSpacing"/>
        <w:jc w:val="both"/>
        <w:rPr>
          <w:color w:val="000000"/>
        </w:rPr>
      </w:pPr>
    </w:p>
    <w:p w:rsidR="00A604B2" w:rsidRPr="00CC4DA7" w:rsidRDefault="00A604B2" w:rsidP="00C762FA">
      <w:pPr>
        <w:pStyle w:val="NoSpacing"/>
        <w:jc w:val="center"/>
        <w:rPr>
          <w:b/>
          <w:bCs/>
          <w:color w:val="000000"/>
          <w:sz w:val="28"/>
          <w:szCs w:val="28"/>
        </w:rPr>
      </w:pPr>
      <w:r w:rsidRPr="00CC4DA7">
        <w:rPr>
          <w:b/>
          <w:bCs/>
          <w:color w:val="000000"/>
          <w:sz w:val="28"/>
          <w:szCs w:val="28"/>
        </w:rPr>
        <w:t>4. Ресурсное обеспечение программы</w:t>
      </w:r>
    </w:p>
    <w:p w:rsidR="00A604B2" w:rsidRPr="00CC4DA7" w:rsidRDefault="00A604B2" w:rsidP="00310D5D">
      <w:pPr>
        <w:pStyle w:val="NoSpacing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>Объем финансовых ресурсовна реализацию</w:t>
      </w:r>
      <w:r>
        <w:rPr>
          <w:sz w:val="28"/>
          <w:szCs w:val="28"/>
        </w:rPr>
        <w:t xml:space="preserve"> мероприятий п</w:t>
      </w:r>
      <w:r w:rsidRPr="00CC4DA7">
        <w:rPr>
          <w:sz w:val="28"/>
          <w:szCs w:val="28"/>
        </w:rPr>
        <w:t>рограммы</w:t>
      </w:r>
      <w:r w:rsidRPr="00FE1707">
        <w:rPr>
          <w:sz w:val="28"/>
          <w:szCs w:val="28"/>
        </w:rPr>
        <w:t>определен</w:t>
      </w:r>
      <w:r w:rsidRPr="00FE1707">
        <w:rPr>
          <w:rStyle w:val="10"/>
          <w:sz w:val="28"/>
          <w:szCs w:val="28"/>
        </w:rPr>
        <w:t>методом сопоставимых рыночных цен</w:t>
      </w:r>
      <w:r>
        <w:rPr>
          <w:rStyle w:val="10"/>
          <w:sz w:val="28"/>
          <w:szCs w:val="28"/>
        </w:rPr>
        <w:t xml:space="preserve"> и в соответствии с нормами расходов на проведение мероприятий программы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>составляет 26964 тыс. руб., в том числе по годам:</w:t>
      </w:r>
    </w:p>
    <w:p w:rsidR="00A604B2" w:rsidRPr="00CC4DA7" w:rsidRDefault="00A604B2" w:rsidP="00642FBC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DA7">
        <w:rPr>
          <w:sz w:val="28"/>
          <w:szCs w:val="28"/>
        </w:rPr>
        <w:t>2017 год – 8988 тыс. руб.,</w:t>
      </w:r>
    </w:p>
    <w:p w:rsidR="00A604B2" w:rsidRPr="00CC4DA7" w:rsidRDefault="00A604B2" w:rsidP="00642FBC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DA7">
        <w:rPr>
          <w:sz w:val="28"/>
          <w:szCs w:val="28"/>
        </w:rPr>
        <w:t>2018 год – 8988 тыс. руб.,</w:t>
      </w:r>
    </w:p>
    <w:p w:rsidR="00A604B2" w:rsidRPr="00CC4DA7" w:rsidRDefault="00A604B2" w:rsidP="00642FBC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DA7">
        <w:rPr>
          <w:sz w:val="28"/>
          <w:szCs w:val="28"/>
        </w:rPr>
        <w:t>2019 год – 8988 тыс. руб</w:t>
      </w:r>
      <w:r>
        <w:rPr>
          <w:sz w:val="28"/>
          <w:szCs w:val="28"/>
        </w:rPr>
        <w:t>.</w:t>
      </w:r>
    </w:p>
    <w:p w:rsidR="00A604B2" w:rsidRPr="00CC4DA7" w:rsidRDefault="00A604B2" w:rsidP="00FE1707">
      <w:pPr>
        <w:pStyle w:val="NoSpacing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:rsidR="00A604B2" w:rsidRPr="000B659E" w:rsidRDefault="00A604B2" w:rsidP="0050648E">
      <w:pPr>
        <w:pStyle w:val="NoSpacing"/>
        <w:jc w:val="both"/>
      </w:pPr>
    </w:p>
    <w:p w:rsidR="00A604B2" w:rsidRDefault="00A604B2" w:rsidP="000B659E">
      <w:pPr>
        <w:pStyle w:val="NoSpacing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 конечные результаты программы</w:t>
      </w:r>
    </w:p>
    <w:p w:rsidR="00A604B2" w:rsidRPr="008D4C6C" w:rsidRDefault="00A604B2" w:rsidP="00B85E41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Ожидаемая эффективность от реализации программы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:rsidR="00A604B2" w:rsidRPr="008D4C6C" w:rsidRDefault="00A604B2" w:rsidP="00332533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Реализация мероприятий программы будет способствовать воспитанию чувства патриотизма и национального самосознания средимолодежи, повышению эффективности военно-патриотическоговоспитания молодежи, привлечению молодежи к волонтерскойдеятельности, формированию культуры здорового образа жизни вмолодежной среде, поддержке иразвитию творческого потенциала молодежи.</w:t>
      </w:r>
    </w:p>
    <w:p w:rsidR="00A604B2" w:rsidRPr="008D4C6C" w:rsidRDefault="00A604B2" w:rsidP="00332533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В период реализации программы предполагается достичь следующихрезультатов:</w:t>
      </w:r>
    </w:p>
    <w:p w:rsidR="00A604B2" w:rsidRPr="004C37C4" w:rsidRDefault="00A604B2" w:rsidP="004C37C4">
      <w:pPr>
        <w:ind w:firstLine="708"/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увеличение числа молодежи, участвующей в мероприятиях по основным направлениям молодежной политики на 5 % ежегодно, относительно данных предшествующего года;</w:t>
      </w:r>
    </w:p>
    <w:p w:rsidR="00A604B2" w:rsidRPr="004C37C4" w:rsidRDefault="00A604B2" w:rsidP="004C37C4">
      <w:pPr>
        <w:ind w:firstLine="708"/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увеличение доли молодых людей, участвующих в мероприятиях гражданско-патриотического воспитания, от общего количества молодежи на 5 % ежегодно, относительно данных предшествующего года;</w:t>
      </w:r>
    </w:p>
    <w:p w:rsidR="00A604B2" w:rsidRPr="004C37C4" w:rsidRDefault="00A604B2" w:rsidP="004C37C4">
      <w:pPr>
        <w:ind w:firstLine="708"/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увеличение числа временно трудоустроенных подростков и молодежи на 2 % ежегодно, относительно данных предшествующего года;</w:t>
      </w:r>
    </w:p>
    <w:p w:rsidR="00A604B2" w:rsidRPr="004C37C4" w:rsidRDefault="00A604B2" w:rsidP="004C37C4">
      <w:pPr>
        <w:ind w:firstLine="708"/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увеличение числа молодежи, занимающейся в подростковых молодежных клубах и центрах на 2 % ежегодно, относительно данных предшествующего года;</w:t>
      </w:r>
    </w:p>
    <w:p w:rsidR="00A604B2" w:rsidRPr="004C37C4" w:rsidRDefault="00A604B2" w:rsidP="004C37C4">
      <w:pPr>
        <w:ind w:firstLine="708"/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 xml:space="preserve">- </w:t>
      </w:r>
      <w:r w:rsidRPr="004C37C4">
        <w:rPr>
          <w:sz w:val="28"/>
          <w:szCs w:val="28"/>
        </w:rPr>
        <w:t>снижение динамики распространения асоциальных явлений, правонарушений в молодежной среде</w:t>
      </w:r>
      <w:r w:rsidRPr="004C37C4">
        <w:rPr>
          <w:sz w:val="28"/>
          <w:szCs w:val="28"/>
          <w:lang w:eastAsia="en-US"/>
        </w:rPr>
        <w:t xml:space="preserve"> на 5 % ежегодно, относительно данных предшествующего года;</w:t>
      </w:r>
    </w:p>
    <w:p w:rsidR="00A604B2" w:rsidRPr="004C37C4" w:rsidRDefault="00A604B2" w:rsidP="004C37C4">
      <w:pPr>
        <w:ind w:firstLine="708"/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повышение уровня социального, культурного, духовного и физического воспитания и развития молодежи;</w:t>
      </w:r>
    </w:p>
    <w:p w:rsidR="00A604B2" w:rsidRPr="004C37C4" w:rsidRDefault="00A604B2" w:rsidP="004C37C4">
      <w:pPr>
        <w:jc w:val="both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:rsidR="00A604B2" w:rsidRPr="004C37C4" w:rsidRDefault="00A604B2" w:rsidP="004C37C4">
      <w:pPr>
        <w:pStyle w:val="NoSpacing"/>
        <w:ind w:firstLine="708"/>
        <w:jc w:val="both"/>
        <w:rPr>
          <w:sz w:val="28"/>
          <w:szCs w:val="28"/>
        </w:rPr>
      </w:pPr>
      <w:r w:rsidRPr="004C37C4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:rsidR="00A604B2" w:rsidRDefault="00A604B2" w:rsidP="004C37C4">
      <w:pPr>
        <w:pStyle w:val="NoSpacing"/>
        <w:ind w:firstLine="708"/>
        <w:rPr>
          <w:sz w:val="28"/>
          <w:szCs w:val="28"/>
          <w:lang w:eastAsia="en-US"/>
        </w:rPr>
      </w:pPr>
      <w:r w:rsidRPr="004C37C4">
        <w:rPr>
          <w:sz w:val="28"/>
          <w:szCs w:val="28"/>
          <w:lang w:eastAsia="en-US"/>
        </w:rPr>
        <w:t>- воспитание чувства патриотизма и любви к своей Родине.</w:t>
      </w:r>
    </w:p>
    <w:p w:rsidR="00A604B2" w:rsidRDefault="00A604B2" w:rsidP="004C37C4">
      <w:pPr>
        <w:pStyle w:val="NoSpacing"/>
        <w:ind w:firstLine="708"/>
        <w:rPr>
          <w:sz w:val="28"/>
          <w:szCs w:val="28"/>
          <w:lang w:eastAsia="en-US"/>
        </w:rPr>
      </w:pPr>
    </w:p>
    <w:p w:rsidR="00A604B2" w:rsidRPr="007C4D3F" w:rsidRDefault="00A604B2" w:rsidP="000B659E">
      <w:pPr>
        <w:pStyle w:val="NoSpacing"/>
        <w:jc w:val="center"/>
        <w:rPr>
          <w:b/>
          <w:bCs/>
          <w:sz w:val="28"/>
          <w:szCs w:val="28"/>
        </w:rPr>
      </w:pPr>
      <w:r w:rsidRPr="007C4D3F">
        <w:rPr>
          <w:b/>
          <w:bCs/>
          <w:sz w:val="28"/>
          <w:szCs w:val="28"/>
        </w:rPr>
        <w:t>6. Механизм реализации программы</w:t>
      </w:r>
    </w:p>
    <w:p w:rsidR="00A604B2" w:rsidRPr="00F468E9" w:rsidRDefault="00A604B2" w:rsidP="003A5770">
      <w:pPr>
        <w:pStyle w:val="NoSpacing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:rsidR="00A604B2" w:rsidRPr="00F71C45" w:rsidRDefault="00A604B2" w:rsidP="00B61BFF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Исполнители мероприятий </w:t>
      </w:r>
      <w:r>
        <w:rPr>
          <w:sz w:val="28"/>
          <w:szCs w:val="28"/>
        </w:rPr>
        <w:t>п</w:t>
      </w:r>
      <w:r w:rsidRPr="00F71C45">
        <w:rPr>
          <w:sz w:val="28"/>
          <w:szCs w:val="28"/>
        </w:rPr>
        <w:t>рограммы:</w:t>
      </w:r>
    </w:p>
    <w:p w:rsidR="00A604B2" w:rsidRPr="00F468E9" w:rsidRDefault="00A604B2" w:rsidP="00B61BFF">
      <w:pPr>
        <w:pStyle w:val="NoSpacing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:rsidR="00A604B2" w:rsidRPr="00F468E9" w:rsidRDefault="00A604B2" w:rsidP="00B61BFF">
      <w:pPr>
        <w:pStyle w:val="NoSpacing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«Сертоловский культурно-спортивный центр «Спектр».</w:t>
      </w:r>
    </w:p>
    <w:p w:rsidR="00A604B2" w:rsidRDefault="00A604B2" w:rsidP="00B61BFF">
      <w:pPr>
        <w:pStyle w:val="NoSpacing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Отдел местного самоуправления администрации МО Сертолово</w:t>
      </w:r>
      <w:r>
        <w:rPr>
          <w:sz w:val="28"/>
          <w:szCs w:val="28"/>
        </w:rPr>
        <w:t xml:space="preserve"> обеспечивает</w:t>
      </w:r>
      <w:r w:rsidRPr="00F468E9">
        <w:rPr>
          <w:sz w:val="28"/>
          <w:szCs w:val="28"/>
        </w:rPr>
        <w:t>:</w:t>
      </w:r>
    </w:p>
    <w:p w:rsidR="00A604B2" w:rsidRPr="00D51510" w:rsidRDefault="00A604B2" w:rsidP="00552D7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D51510">
        <w:rPr>
          <w:rFonts w:ascii="Times New Roman" w:hAnsi="Times New Roman" w:cs="Times New Roman"/>
          <w:color w:val="000000"/>
          <w:sz w:val="28"/>
          <w:szCs w:val="28"/>
        </w:rPr>
        <w:t>реализацию программы в соответствии с утвержденными объемами финансирования;</w:t>
      </w:r>
    </w:p>
    <w:p w:rsidR="00A604B2" w:rsidRPr="00D51510" w:rsidRDefault="00A604B2" w:rsidP="00552D7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lightGray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D51510">
        <w:rPr>
          <w:rFonts w:ascii="Times New Roman" w:hAnsi="Times New Roman" w:cs="Times New Roman"/>
          <w:color w:val="000000"/>
          <w:sz w:val="28"/>
          <w:szCs w:val="28"/>
        </w:rPr>
        <w:t>целевое и эффективное использование средств, направле</w:t>
      </w:r>
      <w:r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Pr="00D51510">
        <w:rPr>
          <w:rFonts w:ascii="Times New Roman" w:hAnsi="Times New Roman" w:cs="Times New Roman"/>
          <w:color w:val="000000"/>
          <w:sz w:val="28"/>
          <w:szCs w:val="28"/>
        </w:rPr>
        <w:t>ых на реализацию программы;</w:t>
      </w:r>
    </w:p>
    <w:p w:rsidR="00A604B2" w:rsidRPr="00D51510" w:rsidRDefault="00A604B2" w:rsidP="00552D7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D51510">
        <w:rPr>
          <w:rFonts w:ascii="Times New Roman" w:hAnsi="Times New Roman" w:cs="Times New Roman"/>
          <w:color w:val="000000"/>
          <w:sz w:val="28"/>
          <w:szCs w:val="28"/>
        </w:rPr>
        <w:t>при недостаточном финансировании программы - принятие дополнительных мер по привлечению средств для выполнения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r w:rsidRPr="00D5151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в установленные сроки;</w:t>
      </w:r>
    </w:p>
    <w:p w:rsidR="00A604B2" w:rsidRPr="00D51510" w:rsidRDefault="00A604B2" w:rsidP="00552D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1510">
        <w:rPr>
          <w:rFonts w:ascii="Times New Roman" w:hAnsi="Times New Roman" w:cs="Times New Roman"/>
          <w:sz w:val="28"/>
          <w:szCs w:val="28"/>
        </w:rPr>
        <w:t>корректировку программы и подготовку предложений по внесению соответствующих изменений в бюджет</w:t>
      </w:r>
      <w:r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Pr="00D51510">
        <w:rPr>
          <w:rFonts w:ascii="Times New Roman" w:hAnsi="Times New Roman" w:cs="Times New Roman"/>
          <w:sz w:val="28"/>
          <w:szCs w:val="28"/>
        </w:rPr>
        <w:t>;</w:t>
      </w:r>
    </w:p>
    <w:p w:rsidR="00A604B2" w:rsidRPr="00D51510" w:rsidRDefault="00A604B2" w:rsidP="00552D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1510">
        <w:rPr>
          <w:rFonts w:ascii="Times New Roman" w:hAnsi="Times New Roman" w:cs="Times New Roman"/>
          <w:sz w:val="28"/>
          <w:szCs w:val="28"/>
        </w:rPr>
        <w:t>подготовку отчетов о ходе  реализации программы;</w:t>
      </w:r>
    </w:p>
    <w:p w:rsidR="00A604B2" w:rsidRPr="00D51510" w:rsidRDefault="00A604B2" w:rsidP="00552D7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51510">
        <w:rPr>
          <w:color w:val="000000"/>
          <w:sz w:val="28"/>
          <w:szCs w:val="28"/>
        </w:rPr>
        <w:t>проведение оценки эффективности программы по итогам ее исполнения за отчетный финансовый год;</w:t>
      </w:r>
    </w:p>
    <w:p w:rsidR="00A604B2" w:rsidRDefault="00A604B2" w:rsidP="00552D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1510">
        <w:rPr>
          <w:rFonts w:ascii="Times New Roman" w:hAnsi="Times New Roman" w:cs="Times New Roman"/>
          <w:sz w:val="28"/>
          <w:szCs w:val="28"/>
        </w:rPr>
        <w:t xml:space="preserve">размещение информации о ходе и результатах реализации программы в информационно-телекоммуникационной сети «Интернет». </w:t>
      </w:r>
    </w:p>
    <w:p w:rsidR="00A604B2" w:rsidRDefault="00A604B2" w:rsidP="007B2B03">
      <w:pPr>
        <w:pStyle w:val="NoSpacing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«Сертоловский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:rsidR="00A604B2" w:rsidRPr="00F71C45" w:rsidRDefault="00A604B2" w:rsidP="008A4AA6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выполнение</w:t>
      </w:r>
      <w:r w:rsidRPr="00F71C45">
        <w:rPr>
          <w:sz w:val="28"/>
          <w:szCs w:val="28"/>
        </w:rPr>
        <w:t xml:space="preserve"> мероприятий </w:t>
      </w:r>
      <w:r>
        <w:rPr>
          <w:sz w:val="28"/>
          <w:szCs w:val="28"/>
        </w:rPr>
        <w:t>п</w:t>
      </w:r>
      <w:r w:rsidRPr="00F71C45">
        <w:rPr>
          <w:sz w:val="28"/>
          <w:szCs w:val="28"/>
        </w:rPr>
        <w:t>рограммы;</w:t>
      </w:r>
    </w:p>
    <w:p w:rsidR="00A604B2" w:rsidRPr="00F71C45" w:rsidRDefault="00A604B2" w:rsidP="008A4AA6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>достижение показателей, характеризующих степень выполнения каждого мероприятия;</w:t>
      </w:r>
    </w:p>
    <w:p w:rsidR="00A604B2" w:rsidRDefault="00A604B2" w:rsidP="004E1A8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целевое</w:t>
      </w:r>
      <w:r w:rsidRPr="00F71C45">
        <w:rPr>
          <w:sz w:val="28"/>
          <w:szCs w:val="28"/>
        </w:rPr>
        <w:t xml:space="preserve"> использование финансовых ресурсов, направленных на реализацию </w:t>
      </w:r>
      <w:r>
        <w:rPr>
          <w:sz w:val="28"/>
          <w:szCs w:val="28"/>
        </w:rPr>
        <w:t>мероприятий программы.</w:t>
      </w:r>
    </w:p>
    <w:p w:rsidR="00A604B2" w:rsidRPr="004E1A88" w:rsidRDefault="00A604B2" w:rsidP="004E1A88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показателей мероприятийп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дополнительных</w:t>
      </w:r>
      <w:r w:rsidRPr="00F468E9">
        <w:rPr>
          <w:sz w:val="28"/>
          <w:szCs w:val="28"/>
        </w:rPr>
        <w:t xml:space="preserve"> мероприятий, а также продление срока ее реализации осуществляется в установленном порядке.</w:t>
      </w:r>
    </w:p>
    <w:p w:rsidR="00A604B2" w:rsidRPr="00917100" w:rsidRDefault="00A604B2" w:rsidP="0050648E">
      <w:pPr>
        <w:pStyle w:val="NoSpacing"/>
        <w:jc w:val="both"/>
      </w:pPr>
    </w:p>
    <w:p w:rsidR="00A604B2" w:rsidRPr="00807A17" w:rsidRDefault="00A604B2" w:rsidP="000B659E">
      <w:pPr>
        <w:pStyle w:val="NoSpacing"/>
        <w:jc w:val="center"/>
        <w:rPr>
          <w:b/>
          <w:bCs/>
          <w:color w:val="000000"/>
          <w:sz w:val="28"/>
          <w:szCs w:val="28"/>
        </w:rPr>
      </w:pPr>
      <w:r w:rsidRPr="00807A17">
        <w:rPr>
          <w:b/>
          <w:bCs/>
          <w:color w:val="000000"/>
          <w:sz w:val="28"/>
          <w:szCs w:val="28"/>
        </w:rPr>
        <w:t>7. Контроль за выполнением программы</w:t>
      </w:r>
    </w:p>
    <w:p w:rsidR="00A604B2" w:rsidRPr="00807A17" w:rsidRDefault="00A604B2" w:rsidP="00841D8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«Сертоловский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 xml:space="preserve">, следующего за отчетным, представляют в отдел местного самоуправления администрации МО Сертолово отчет о ходе выполнения мероприятий программы. </w:t>
      </w:r>
    </w:p>
    <w:p w:rsidR="00A604B2" w:rsidRDefault="00A604B2" w:rsidP="00841D8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 xml:space="preserve">Контроль за ходом выполнения программы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r>
        <w:rPr>
          <w:sz w:val="28"/>
          <w:szCs w:val="28"/>
        </w:rPr>
        <w:t>КФиЭ</w:t>
      </w:r>
      <w:r w:rsidRPr="00807A17">
        <w:rPr>
          <w:sz w:val="28"/>
          <w:szCs w:val="28"/>
        </w:rPr>
        <w:t xml:space="preserve">  администрации МО Сертолово отчет о ходе выполнения программы по установленным формам. </w:t>
      </w:r>
    </w:p>
    <w:p w:rsidR="00A604B2" w:rsidRPr="00F71C45" w:rsidRDefault="00A604B2" w:rsidP="00841D8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После окончания срока реализации программы отдел местного самоуправления администрации МО Сертолово представляет главе администрации на утверждение не позднее 1 марта года, следующего за последним годом реализации программы, итоговый отчет о выполнении программы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:rsidR="00A604B2" w:rsidRDefault="00A604B2" w:rsidP="000B659E">
      <w:pPr>
        <w:pStyle w:val="NoSpacing"/>
        <w:jc w:val="center"/>
        <w:rPr>
          <w:b/>
          <w:bCs/>
          <w:color w:val="000000"/>
          <w:sz w:val="28"/>
          <w:szCs w:val="28"/>
        </w:rPr>
      </w:pPr>
    </w:p>
    <w:p w:rsidR="00A604B2" w:rsidRDefault="00A604B2" w:rsidP="000B659E">
      <w:pPr>
        <w:pStyle w:val="NoSpacing"/>
        <w:jc w:val="center"/>
        <w:rPr>
          <w:b/>
          <w:bCs/>
          <w:color w:val="000000"/>
          <w:sz w:val="28"/>
          <w:szCs w:val="28"/>
        </w:rPr>
      </w:pPr>
    </w:p>
    <w:p w:rsidR="00A604B2" w:rsidRDefault="00A604B2" w:rsidP="000B659E">
      <w:pPr>
        <w:pStyle w:val="NoSpacing"/>
        <w:jc w:val="center"/>
        <w:rPr>
          <w:b/>
          <w:bCs/>
          <w:color w:val="000000"/>
          <w:sz w:val="28"/>
          <w:szCs w:val="28"/>
        </w:rPr>
      </w:pPr>
    </w:p>
    <w:sectPr w:rsidR="00A604B2" w:rsidSect="00EB2410">
      <w:pgSz w:w="11906" w:h="16838"/>
      <w:pgMar w:top="113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6EF"/>
    <w:rsid w:val="000115CE"/>
    <w:rsid w:val="00011A25"/>
    <w:rsid w:val="00015319"/>
    <w:rsid w:val="00020217"/>
    <w:rsid w:val="0003489A"/>
    <w:rsid w:val="000A6DB9"/>
    <w:rsid w:val="000B2AA8"/>
    <w:rsid w:val="000B659E"/>
    <w:rsid w:val="000D31D7"/>
    <w:rsid w:val="000E5558"/>
    <w:rsid w:val="000F04ED"/>
    <w:rsid w:val="00101FA2"/>
    <w:rsid w:val="00102ECA"/>
    <w:rsid w:val="00117C30"/>
    <w:rsid w:val="00126F4C"/>
    <w:rsid w:val="001543D5"/>
    <w:rsid w:val="00177183"/>
    <w:rsid w:val="001B016E"/>
    <w:rsid w:val="001B1E11"/>
    <w:rsid w:val="001E0C22"/>
    <w:rsid w:val="001E1063"/>
    <w:rsid w:val="001E3265"/>
    <w:rsid w:val="001F637F"/>
    <w:rsid w:val="00217D84"/>
    <w:rsid w:val="0023614D"/>
    <w:rsid w:val="00237078"/>
    <w:rsid w:val="002414A5"/>
    <w:rsid w:val="002A25DC"/>
    <w:rsid w:val="002A54FC"/>
    <w:rsid w:val="002D426F"/>
    <w:rsid w:val="002D4A15"/>
    <w:rsid w:val="002E18C6"/>
    <w:rsid w:val="002E4DD8"/>
    <w:rsid w:val="002E71F0"/>
    <w:rsid w:val="002F26E6"/>
    <w:rsid w:val="002F6A5E"/>
    <w:rsid w:val="00310D5D"/>
    <w:rsid w:val="00323B9A"/>
    <w:rsid w:val="00332533"/>
    <w:rsid w:val="00351C9A"/>
    <w:rsid w:val="003536EF"/>
    <w:rsid w:val="00366FF0"/>
    <w:rsid w:val="00367D08"/>
    <w:rsid w:val="00380D64"/>
    <w:rsid w:val="00384655"/>
    <w:rsid w:val="00391340"/>
    <w:rsid w:val="003A5770"/>
    <w:rsid w:val="003B4A1C"/>
    <w:rsid w:val="003F251C"/>
    <w:rsid w:val="00432E5E"/>
    <w:rsid w:val="00437235"/>
    <w:rsid w:val="0044387A"/>
    <w:rsid w:val="00453DE8"/>
    <w:rsid w:val="00466167"/>
    <w:rsid w:val="00470BF1"/>
    <w:rsid w:val="00476135"/>
    <w:rsid w:val="004C37C4"/>
    <w:rsid w:val="004C5746"/>
    <w:rsid w:val="004E1A88"/>
    <w:rsid w:val="004F348A"/>
    <w:rsid w:val="004F5349"/>
    <w:rsid w:val="0050648E"/>
    <w:rsid w:val="00517683"/>
    <w:rsid w:val="005353C5"/>
    <w:rsid w:val="005472D7"/>
    <w:rsid w:val="00552D71"/>
    <w:rsid w:val="00556234"/>
    <w:rsid w:val="005570B7"/>
    <w:rsid w:val="00562459"/>
    <w:rsid w:val="00572004"/>
    <w:rsid w:val="005B4120"/>
    <w:rsid w:val="005B6FC3"/>
    <w:rsid w:val="005C480A"/>
    <w:rsid w:val="005C7C86"/>
    <w:rsid w:val="005F20C8"/>
    <w:rsid w:val="005F2CC1"/>
    <w:rsid w:val="005F50A5"/>
    <w:rsid w:val="00603589"/>
    <w:rsid w:val="00607DD1"/>
    <w:rsid w:val="006134AC"/>
    <w:rsid w:val="00642FBC"/>
    <w:rsid w:val="00667605"/>
    <w:rsid w:val="00675D9C"/>
    <w:rsid w:val="0068513E"/>
    <w:rsid w:val="00696098"/>
    <w:rsid w:val="006A6487"/>
    <w:rsid w:val="006A7BAD"/>
    <w:rsid w:val="006B6D53"/>
    <w:rsid w:val="006D2359"/>
    <w:rsid w:val="0070055B"/>
    <w:rsid w:val="007005D5"/>
    <w:rsid w:val="00717D86"/>
    <w:rsid w:val="00764983"/>
    <w:rsid w:val="007663F5"/>
    <w:rsid w:val="00772650"/>
    <w:rsid w:val="00780475"/>
    <w:rsid w:val="00782494"/>
    <w:rsid w:val="00783AB4"/>
    <w:rsid w:val="00784A42"/>
    <w:rsid w:val="007A1170"/>
    <w:rsid w:val="007B2B03"/>
    <w:rsid w:val="007B4DF3"/>
    <w:rsid w:val="007C4D3F"/>
    <w:rsid w:val="007E6A54"/>
    <w:rsid w:val="007F6B9C"/>
    <w:rsid w:val="00807A17"/>
    <w:rsid w:val="00816D21"/>
    <w:rsid w:val="00841D88"/>
    <w:rsid w:val="00850374"/>
    <w:rsid w:val="008617FE"/>
    <w:rsid w:val="008663D7"/>
    <w:rsid w:val="00886DDA"/>
    <w:rsid w:val="008A4AA6"/>
    <w:rsid w:val="008B4830"/>
    <w:rsid w:val="008C140A"/>
    <w:rsid w:val="008C1AEF"/>
    <w:rsid w:val="008D4C6C"/>
    <w:rsid w:val="008F21D9"/>
    <w:rsid w:val="00913E12"/>
    <w:rsid w:val="00917100"/>
    <w:rsid w:val="0093282D"/>
    <w:rsid w:val="00960C95"/>
    <w:rsid w:val="00963916"/>
    <w:rsid w:val="009C2539"/>
    <w:rsid w:val="009C4DFC"/>
    <w:rsid w:val="009C4F59"/>
    <w:rsid w:val="009C502F"/>
    <w:rsid w:val="009E025E"/>
    <w:rsid w:val="009F21A7"/>
    <w:rsid w:val="00A03688"/>
    <w:rsid w:val="00A11E6F"/>
    <w:rsid w:val="00A205DE"/>
    <w:rsid w:val="00A22B21"/>
    <w:rsid w:val="00A34A46"/>
    <w:rsid w:val="00A444C8"/>
    <w:rsid w:val="00A46468"/>
    <w:rsid w:val="00A51AA3"/>
    <w:rsid w:val="00A604B2"/>
    <w:rsid w:val="00A60D96"/>
    <w:rsid w:val="00A63D0A"/>
    <w:rsid w:val="00A74BF0"/>
    <w:rsid w:val="00A75D88"/>
    <w:rsid w:val="00A92858"/>
    <w:rsid w:val="00AA2F7A"/>
    <w:rsid w:val="00AC6A6A"/>
    <w:rsid w:val="00AE2C31"/>
    <w:rsid w:val="00B13AC0"/>
    <w:rsid w:val="00B17008"/>
    <w:rsid w:val="00B3417A"/>
    <w:rsid w:val="00B61BFF"/>
    <w:rsid w:val="00B63DAE"/>
    <w:rsid w:val="00B80F2F"/>
    <w:rsid w:val="00B85E41"/>
    <w:rsid w:val="00B979A2"/>
    <w:rsid w:val="00BA54C2"/>
    <w:rsid w:val="00BD1317"/>
    <w:rsid w:val="00BD2D67"/>
    <w:rsid w:val="00BD7828"/>
    <w:rsid w:val="00BE3BF1"/>
    <w:rsid w:val="00BE6A11"/>
    <w:rsid w:val="00BF03B1"/>
    <w:rsid w:val="00BF2F09"/>
    <w:rsid w:val="00C10CF4"/>
    <w:rsid w:val="00C463FB"/>
    <w:rsid w:val="00C6125E"/>
    <w:rsid w:val="00C748AC"/>
    <w:rsid w:val="00C74F4E"/>
    <w:rsid w:val="00C7614B"/>
    <w:rsid w:val="00C762FA"/>
    <w:rsid w:val="00C81EAC"/>
    <w:rsid w:val="00C821E0"/>
    <w:rsid w:val="00C96D65"/>
    <w:rsid w:val="00CB13AD"/>
    <w:rsid w:val="00CB2941"/>
    <w:rsid w:val="00CC42EC"/>
    <w:rsid w:val="00CC4DA7"/>
    <w:rsid w:val="00CD6865"/>
    <w:rsid w:val="00CE3366"/>
    <w:rsid w:val="00CE3D58"/>
    <w:rsid w:val="00CE4B36"/>
    <w:rsid w:val="00CE6ED2"/>
    <w:rsid w:val="00CF5971"/>
    <w:rsid w:val="00D06794"/>
    <w:rsid w:val="00D3194E"/>
    <w:rsid w:val="00D51510"/>
    <w:rsid w:val="00D55357"/>
    <w:rsid w:val="00D60C2A"/>
    <w:rsid w:val="00D66204"/>
    <w:rsid w:val="00D669AA"/>
    <w:rsid w:val="00D734AC"/>
    <w:rsid w:val="00D8155F"/>
    <w:rsid w:val="00D91228"/>
    <w:rsid w:val="00DA1B98"/>
    <w:rsid w:val="00DA3C7E"/>
    <w:rsid w:val="00DE17F2"/>
    <w:rsid w:val="00E101D7"/>
    <w:rsid w:val="00E21C6E"/>
    <w:rsid w:val="00E50613"/>
    <w:rsid w:val="00E64BBD"/>
    <w:rsid w:val="00E74A39"/>
    <w:rsid w:val="00EB2410"/>
    <w:rsid w:val="00EB6E3B"/>
    <w:rsid w:val="00ED3A8E"/>
    <w:rsid w:val="00EE1988"/>
    <w:rsid w:val="00EE67B6"/>
    <w:rsid w:val="00EF0016"/>
    <w:rsid w:val="00EF613B"/>
    <w:rsid w:val="00F22722"/>
    <w:rsid w:val="00F45323"/>
    <w:rsid w:val="00F468E9"/>
    <w:rsid w:val="00F55182"/>
    <w:rsid w:val="00F60A7A"/>
    <w:rsid w:val="00F65C54"/>
    <w:rsid w:val="00F70307"/>
    <w:rsid w:val="00F71C45"/>
    <w:rsid w:val="00F81314"/>
    <w:rsid w:val="00F84B4E"/>
    <w:rsid w:val="00F93906"/>
    <w:rsid w:val="00FA72D5"/>
    <w:rsid w:val="00FB237E"/>
    <w:rsid w:val="00FD5BDD"/>
    <w:rsid w:val="00FE1707"/>
    <w:rsid w:val="00FE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6E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36EF"/>
    <w:pPr>
      <w:keepNext/>
      <w:jc w:val="center"/>
      <w:outlineLvl w:val="1"/>
    </w:pPr>
    <w:rPr>
      <w:rFonts w:ascii="Academy" w:hAnsi="Academy" w:cs="Academy"/>
      <w:b/>
      <w:bCs/>
      <w:smallCap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Normal"/>
    <w:uiPriority w:val="99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uiPriority w:val="99"/>
    <w:rsid w:val="000E5558"/>
    <w:rPr>
      <w:rFonts w:ascii="Courier New" w:eastAsia="Times New Roman" w:hAnsi="Courier New" w:cs="Courier New"/>
      <w:sz w:val="20"/>
      <w:szCs w:val="20"/>
    </w:rPr>
  </w:style>
  <w:style w:type="character" w:customStyle="1" w:styleId="Preformat0">
    <w:name w:val="Preformat Знак"/>
    <w:basedOn w:val="DefaultParagraphFont"/>
    <w:link w:val="Preformat"/>
    <w:uiPriority w:val="99"/>
    <w:locked/>
    <w:rsid w:val="000E5558"/>
    <w:rPr>
      <w:rFonts w:ascii="Courier New" w:hAnsi="Courier New" w:cs="Courier New"/>
      <w:lang w:val="ru-RU" w:eastAsia="ru-RU"/>
    </w:rPr>
  </w:style>
  <w:style w:type="paragraph" w:customStyle="1" w:styleId="Heading">
    <w:name w:val="Heading"/>
    <w:uiPriority w:val="99"/>
    <w:rsid w:val="000E5558"/>
    <w:rPr>
      <w:rFonts w:ascii="Arial" w:eastAsia="Times New Roman" w:hAnsi="Arial" w:cs="Arial"/>
      <w:b/>
      <w:bCs/>
    </w:rPr>
  </w:style>
  <w:style w:type="paragraph" w:styleId="BodyText2">
    <w:name w:val="Body Text 2"/>
    <w:basedOn w:val="Normal"/>
    <w:link w:val="BodyText2Char"/>
    <w:uiPriority w:val="99"/>
    <w:rsid w:val="000E55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0E555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5064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">
    <w:name w:val="Основной"/>
    <w:basedOn w:val="Normal"/>
    <w:uiPriority w:val="99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0">
    <w:name w:val="Основной шрифт абзаца1"/>
    <w:uiPriority w:val="99"/>
    <w:rsid w:val="00FE1707"/>
    <w:rPr>
      <w:sz w:val="24"/>
      <w:szCs w:val="24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52D71"/>
    <w:rPr>
      <w:rFonts w:ascii="Arial" w:hAnsi="Arial" w:cs="Arial"/>
      <w:lang w:val="ru-RU" w:eastAsia="ru-RU"/>
    </w:rPr>
  </w:style>
  <w:style w:type="character" w:styleId="Emphasis">
    <w:name w:val="Emphasis"/>
    <w:basedOn w:val="DefaultParagraphFont"/>
    <w:uiPriority w:val="99"/>
    <w:qFormat/>
    <w:rsid w:val="00784A42"/>
    <w:rPr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784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60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697</TotalTime>
  <Pages>7</Pages>
  <Words>1900</Words>
  <Characters>10834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61</cp:revision>
  <dcterms:created xsi:type="dcterms:W3CDTF">2016-10-03T09:56:00Z</dcterms:created>
  <dcterms:modified xsi:type="dcterms:W3CDTF">2016-10-21T09:49:00Z</dcterms:modified>
</cp:coreProperties>
</file>